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EB2" w:rsidRPr="00B1604C" w:rsidRDefault="000D6EB2" w:rsidP="000D6EB2">
      <w:pPr>
        <w:ind w:left="7920"/>
        <w:contextualSpacing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>
        <w:rPr>
          <w:rFonts w:asciiTheme="minorHAnsi" w:hAnsiTheme="minorHAnsi" w:cstheme="minorHAnsi"/>
          <w:sz w:val="20"/>
          <w:szCs w:val="20"/>
        </w:rPr>
        <w:t>D</w:t>
      </w:r>
    </w:p>
    <w:p w:rsidR="000D6EB2" w:rsidRPr="00B1604C" w:rsidRDefault="000D6EB2" w:rsidP="000D6EB2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B1604C">
        <w:rPr>
          <w:rFonts w:asciiTheme="minorHAnsi" w:hAnsiTheme="minorHAnsi" w:cstheme="minorHAnsi"/>
          <w:bCs/>
          <w:sz w:val="20"/>
          <w:szCs w:val="20"/>
        </w:rPr>
        <w:t>PONUDNIK</w:t>
      </w:r>
    </w:p>
    <w:p w:rsidR="000D6EB2" w:rsidRPr="00DC3218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B1604C" w:rsidRDefault="000D6EB2" w:rsidP="000D6EB2">
      <w:pPr>
        <w:rPr>
          <w:rFonts w:asciiTheme="minorHAnsi" w:hAnsiTheme="minorHAnsi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977340363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977340363"/>
    </w:p>
    <w:p w:rsidR="000D6EB2" w:rsidRPr="00DC3218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DC3218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DC3218" w:rsidRDefault="000D6EB2" w:rsidP="000D6EB2">
      <w:pPr>
        <w:pStyle w:val="Naslov8"/>
        <w:spacing w:before="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PREDRAČUN ZA SKLOP 4</w:t>
      </w:r>
    </w:p>
    <w:p w:rsidR="000D6EB2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B1604C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Default="000D6EB2" w:rsidP="000D6EB2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NAKUP TONERJEV IN REZERVNIH DELOV ZA OBSTOJEČE TISKALNIKE</w:t>
      </w:r>
    </w:p>
    <w:p w:rsidR="000D6EB2" w:rsidRDefault="000D6EB2" w:rsidP="000D6EB2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"/>
        <w:gridCol w:w="2637"/>
        <w:gridCol w:w="710"/>
        <w:gridCol w:w="1008"/>
        <w:gridCol w:w="842"/>
        <w:gridCol w:w="722"/>
        <w:gridCol w:w="187"/>
        <w:gridCol w:w="712"/>
        <w:gridCol w:w="1659"/>
      </w:tblGrid>
      <w:tr w:rsidR="000D6EB2" w:rsidRPr="00B75932" w:rsidTr="00923C76">
        <w:trPr>
          <w:trHeight w:val="567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ZŠ</w:t>
            </w:r>
          </w:p>
        </w:tc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Opis blaga/storitve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EM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Število tiskanih strani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na EM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Količina</w:t>
            </w:r>
          </w:p>
        </w:tc>
        <w:tc>
          <w:tcPr>
            <w:tcW w:w="5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Cena na EM brez DDV: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DDV (%)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Vrednost brez DDV:</w:t>
            </w:r>
          </w:p>
        </w:tc>
      </w:tr>
      <w:tr w:rsidR="000D6EB2" w:rsidRPr="00B75932" w:rsidTr="00923C76">
        <w:trPr>
          <w:trHeight w:val="207"/>
        </w:trPr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laserJet 1020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35203F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26176727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6176727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38675598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8675598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2695482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26954821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officeJet 100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2.1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Toner black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71121211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112121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95254495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254495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1898769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1898769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2.2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Toner tri-colour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610488065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1048806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33799300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3799300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2725473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27254733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OfficeJet 202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3.1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577273310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7727331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60</w:t>
            </w:r>
          </w:p>
        </w:tc>
        <w:permStart w:id="56311022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6311022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1100026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11000263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3.2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tri-colour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65948783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594878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60</w:t>
            </w:r>
          </w:p>
        </w:tc>
        <w:permStart w:id="161352751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1352751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269677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269677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LaserJet 4700 dn color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4.1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94193360" w:edGrp="everyone"/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4193360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773409430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73409430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58817358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5881735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4.2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697543758" w:edGrp="everyone"/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97543758"/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434327597" w:edGrp="everyone"/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34327597"/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06079997" w:edGrp="everyone"/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0607999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546730709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4673070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70295848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0295848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67187945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67187945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197952977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9795297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4583814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583814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9153920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91539202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999586622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9958662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11172615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1172615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6198320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198320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599393220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9939322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13669472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3669472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46299065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46299065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Laserjet 4650dn color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215051601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505160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37816595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7816595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5025462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5025462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295846569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9584656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30409498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0409498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2218937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2218937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204685485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0468548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97199491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7199491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8102289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81022894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2034003361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3400336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50052939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0052939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3590799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3590799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637688938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3768893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7302299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7302299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3978299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3978299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28792583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879258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6166796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6166796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1136013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1136013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LaserJet 4600 dn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476381230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7638123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08344564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8344564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7537190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75371904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798963179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9896317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37764275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7764275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956169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9561694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62595677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259567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586112804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86112804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5388639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5388639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269842720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6984272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212272277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2272277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2473457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2473457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902771766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02771766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7507718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7507718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629043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629043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263748572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6374857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5382887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5382887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281152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281152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Xerox WorkCentre 6505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7.1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570180051" w:edGrp="everyone"/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70180051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290078580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90078580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03928338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0392833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7.2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576807171" w:edGrp="everyone"/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76807171"/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1800031616" w:edGrp="everyone"/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00031616"/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72493585" w:edGrp="everyone"/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72493585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959142821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914282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147358209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7358209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9564259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95642596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1766925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1766925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211759981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1759981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3055953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30559533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Imaging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17559813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7559813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9117787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9117787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8800594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88005941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41145026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1145026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3313383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3313383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4054003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40540032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13420989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3420989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77466586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7466586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3634694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36346941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Duplex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99820509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9820509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7407106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7407106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4238558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4238558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8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Xerox Phaser 6500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09425889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9425889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4715056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715056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763742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763742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931486720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3148672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32802058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2802058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2375880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23758803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79497461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9497461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53096874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096874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8295739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82957396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5087745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5087745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36432431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6432431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1192894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1192894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Imaging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84085778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4085778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70353333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0353333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3310435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3310435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626014672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2601467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7163654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7163654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2958544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2958544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44375809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4375809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96648491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648491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0298539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02985396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Duplex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44256473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4256473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4867408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4867408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378956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378956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9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Xerox AltaLink C8070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9.1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46880082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68800827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1674535908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74535908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8304592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8304592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9.2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14094130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40941304"/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465849436" w:edGrp="everyone"/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65849436"/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56567548" w:edGrp="everyone"/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5656754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692913586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92913586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1665402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65402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5973292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59732922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2489382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2489382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155648043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5648043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5056307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5056307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Waste Toner Bottle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4376183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4376183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69115401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9115401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1090720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10907206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Drum Cartridge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41753145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1753145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9089771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9089771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5130367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51303672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belt Cleaner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04320439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4320439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62765136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2765136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3751583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3751583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Feed roller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998009550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9800955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5829450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5829450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37819125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37819125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9.9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Sponke refil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65793409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5793409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92726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92726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728274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728274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9.10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Imaging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96904486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904486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8929306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8929306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1242238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1242238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9.11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906759766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06759766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2028936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2028936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82126755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82126755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9.12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92435629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2435629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644185974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4185974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4708959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4708959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10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D71F7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Samsung Xpress SL-C480FN laser MFP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10.1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02396373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2396373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208222863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8222863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3219650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32196503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10.2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70504806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0504806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9564613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564613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1415468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1415468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10.3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02999355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2999355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204724081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4724081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3131097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3131097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10.4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7920012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7920012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87965591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7965591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4457118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457118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11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Canon PIXMA iP7250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11.1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Toner Pigment Black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750078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50078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78512997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8512997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1703173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1703173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11.2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429272480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2927248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66815335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6815335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7568687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75686876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11.3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7447622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7447622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87625786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7625786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80472735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80472735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11.4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41084655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1084655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1528843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528843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8982401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89824011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11.5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0198738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198738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05961477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5961477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7434530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74345302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12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Canon iR1022A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12.1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530884756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30884756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2063545967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63545967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49064682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49064682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13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Kyocera FS-C8500dn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13.1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518156312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1815631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47955083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7955083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5082121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50821214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13.2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8293024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293024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33052698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3052698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3747475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7474752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13.3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727415179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2741517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86542666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6542666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1543598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15435986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13.4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055078080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5507808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59592294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9592294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0962385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0962385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14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Kyocera FS-C2026MFP+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14.1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43368370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3368370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66047477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6047477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0504548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0504548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14.2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289702379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8970237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71724459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1724459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533769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5337692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14.3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50676327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0676327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89582167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9582167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5855288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5855288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14.4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4047281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047281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96405763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6405763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5358782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5358782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15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Lexmark C792de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15.1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42464296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2464296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196931310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931310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10633045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10633045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15.2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57803723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7803723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34239255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4239255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0964004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0964004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15.3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6983105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6983105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125949496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5949496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4213738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4213738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15.4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74851459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4851459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55149987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5149987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5794676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5794676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15.5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Fuser maintenance kit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96440571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440571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60169702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0169702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4441953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4441953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15.6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belt maintenance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34843254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4843254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29058734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9058734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717556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7175564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15.7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Waste toner bottle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81599058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15990584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551818525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51818525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56335377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5633537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16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Lexmark X792dte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16.1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9223301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9223301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171902243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1902243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4494398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4943983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16.2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78296099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8296099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97852708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7852708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5223239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52232392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16.3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87591278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7591278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22526616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2526616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3271360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32713608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16.4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06242731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6242731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86252174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6252174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9775523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9775523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16.5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Fuser maintenance kit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829744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829744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209705279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9705279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3524955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35249554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16.6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belt maintenance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45431267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5431267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85514398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5514398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9533159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9533159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16.7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Waste toner bottle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5310348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5310348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76865082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6865082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1035422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10354223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17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Lexmark CX310 dn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17.1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754189112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5418911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36068043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6068043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6162531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1625319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17.2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67621750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7621750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54267709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4267709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466719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4667191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17.3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712912592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1291259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79748262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9748262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21408355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21408355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17.4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08083818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8083818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17441634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7441634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9217309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9217309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17.5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Photo enota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05510086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5510086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5907909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907909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9607534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96075344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17.6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Photo enota color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69534383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9534383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91653909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1653909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7191326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71913263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17.7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Fuser maintenance kit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217936059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1793605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144049435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4049435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0534814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0534814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17.8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Waste toner box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84386483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4386483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203274446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3274446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1646956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16469566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18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Lexmark MS310 dn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18.1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6307147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6307147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19959985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9959985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2327354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23273546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18.2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Imaging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7313964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7313964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65792124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5792124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8397399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83973997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19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Lexmark MX417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19.1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56637730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6637730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97163828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7163828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7524935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75249351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20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Samsung M2835DW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20.1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92639652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92639652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730677476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30677476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bookmarkStart w:id="0" w:name="_GoBack"/>
        <w:permStart w:id="2032102523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bookmarkEnd w:id="0"/>
            <w:permEnd w:id="2032102523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21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Brother laser HL 1430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-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21.1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7306337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7306337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14728243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4728243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5652081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6520818"/>
          </w:p>
        </w:tc>
      </w:tr>
      <w:tr w:rsidR="000D6EB2" w:rsidRPr="0063675C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8E1C33" w:rsidDel="00A164BA" w:rsidRDefault="000D6EB2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E1C33">
              <w:rPr>
                <w:rFonts w:asciiTheme="minorHAnsi" w:hAnsiTheme="minorHAnsi" w:cstheme="minorHAnsi"/>
                <w:b/>
                <w:sz w:val="16"/>
                <w:szCs w:val="16"/>
              </w:rPr>
              <w:t>22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8E1C33" w:rsidDel="00A164BA" w:rsidRDefault="000D6EB2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E1C33">
              <w:rPr>
                <w:rFonts w:asciiTheme="minorHAnsi" w:hAnsiTheme="minorHAnsi" w:cstheme="minorHAnsi"/>
                <w:b/>
                <w:sz w:val="16"/>
                <w:szCs w:val="16"/>
              </w:rPr>
              <w:t>Lexmark CS317dn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8E1C33" w:rsidDel="00A164BA" w:rsidRDefault="000D6EB2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EB2" w:rsidRPr="008E1C33" w:rsidDel="00A164BA" w:rsidRDefault="000D6EB2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8E1C33" w:rsidDel="00A164BA" w:rsidRDefault="000D6EB2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63675C" w:rsidDel="00A164BA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8E1C33" w:rsidDel="00A164BA" w:rsidRDefault="000D6EB2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63675C" w:rsidDel="00A164BA" w:rsidRDefault="000D6EB2" w:rsidP="00923C7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-</w:t>
            </w:r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Del="00A164BA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22.1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53852268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8522681"/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91495789" w:edGrp="everyone"/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Del="00A164BA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1495789"/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46931656" w:edGrp="everyone"/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Del="00A164BA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6931656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22.2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615152782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15152782"/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74082292" w:edGrp="everyone"/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Del="00A164BA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4082292"/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26571230" w:edGrp="everyone"/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Del="00A164BA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26571230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22.3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06773262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6773262"/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245928742" w:edGrp="everyone"/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Del="00A164BA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45928742"/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72570085" w:edGrp="everyone"/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Del="00A164BA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72570085"/>
          </w:p>
        </w:tc>
      </w:tr>
      <w:tr w:rsidR="000D6EB2" w:rsidRPr="00B75932" w:rsidTr="00923C76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22.4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9476459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94764595"/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6EB2" w:rsidRPr="00B7593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565862376" w:edGrp="everyone"/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Del="00A164BA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65862376"/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Del="00A164BA" w:rsidRDefault="000D6EB2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09189" w:edGrp="everyone"/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35203F" w:rsidDel="00A164BA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09189"/>
          </w:p>
        </w:tc>
      </w:tr>
      <w:tr w:rsidR="000D6EB2" w:rsidRPr="00267CE2" w:rsidTr="00923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5000" w:type="pct"/>
            <w:gridSpan w:val="9"/>
            <w:shd w:val="clear" w:color="auto" w:fill="F2F2F2" w:themeFill="background1" w:themeFillShade="F2"/>
            <w:vAlign w:val="center"/>
          </w:tcPr>
          <w:p w:rsidR="000D6EB2" w:rsidRPr="00267CE2" w:rsidRDefault="000D6EB2" w:rsidP="00923C76">
            <w:pP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</w:p>
        </w:tc>
      </w:tr>
      <w:tr w:rsidR="000D6EB2" w:rsidRPr="00267CE2" w:rsidTr="00923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3566" w:type="pct"/>
            <w:gridSpan w:val="6"/>
            <w:shd w:val="clear" w:color="auto" w:fill="auto"/>
            <w:vAlign w:val="center"/>
          </w:tcPr>
          <w:p w:rsidR="000D6EB2" w:rsidRPr="00267CE2" w:rsidRDefault="000D6EB2" w:rsidP="00923C76">
            <w:pPr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r w:rsidRPr="00267CE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Skupaj vrednost brez DDV (v EUR)</w:t>
            </w:r>
          </w:p>
        </w:tc>
        <w:tc>
          <w:tcPr>
            <w:tcW w:w="1434" w:type="pct"/>
            <w:gridSpan w:val="3"/>
            <w:shd w:val="clear" w:color="auto" w:fill="auto"/>
            <w:vAlign w:val="center"/>
          </w:tcPr>
          <w:p w:rsidR="000D6EB2" w:rsidRPr="00267CE2" w:rsidRDefault="000D6EB2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267CE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 xml:space="preserve"> </w:t>
            </w:r>
            <w:permStart w:id="990707819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90707819"/>
          </w:p>
        </w:tc>
      </w:tr>
      <w:tr w:rsidR="000D6EB2" w:rsidRPr="00267CE2" w:rsidDel="00C47BE9" w:rsidTr="00923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3566" w:type="pct"/>
            <w:gridSpan w:val="6"/>
            <w:shd w:val="clear" w:color="auto" w:fill="auto"/>
            <w:vAlign w:val="center"/>
            <w:hideMark/>
          </w:tcPr>
          <w:p w:rsidR="000D6EB2" w:rsidRPr="00267CE2" w:rsidDel="00C47BE9" w:rsidRDefault="000D6EB2" w:rsidP="00923C76">
            <w:pPr>
              <w:jc w:val="lef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Z</w:t>
            </w: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 xml:space="preserve">nesek </w:t>
            </w:r>
            <w:r w:rsidRPr="00267CE2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DDV (v EUR)</w:t>
            </w:r>
          </w:p>
        </w:tc>
        <w:tc>
          <w:tcPr>
            <w:tcW w:w="1434" w:type="pct"/>
            <w:gridSpan w:val="3"/>
            <w:shd w:val="clear" w:color="auto" w:fill="auto"/>
            <w:vAlign w:val="center"/>
            <w:hideMark/>
          </w:tcPr>
          <w:p w:rsidR="000D6EB2" w:rsidRPr="00267CE2" w:rsidDel="00C47BE9" w:rsidRDefault="000D6EB2" w:rsidP="00923C76">
            <w:pPr>
              <w:jc w:val="righ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 </w:t>
            </w:r>
            <w:permStart w:id="773793775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73793775"/>
          </w:p>
        </w:tc>
      </w:tr>
      <w:tr w:rsidR="000D6EB2" w:rsidRPr="00267CE2" w:rsidDel="00C47BE9" w:rsidTr="00923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3566" w:type="pct"/>
            <w:gridSpan w:val="6"/>
            <w:shd w:val="clear" w:color="auto" w:fill="auto"/>
            <w:vAlign w:val="center"/>
            <w:hideMark/>
          </w:tcPr>
          <w:p w:rsidR="000D6EB2" w:rsidRPr="00267CE2" w:rsidDel="00C47BE9" w:rsidRDefault="000D6EB2" w:rsidP="00923C7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>Skupaj</w:t>
            </w:r>
            <w:r w:rsidRPr="00267CE2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  <w:r w:rsidRPr="00267CE2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>vrednost z DDV (v EUR)</w:t>
            </w:r>
          </w:p>
        </w:tc>
        <w:tc>
          <w:tcPr>
            <w:tcW w:w="1434" w:type="pct"/>
            <w:gridSpan w:val="3"/>
            <w:shd w:val="clear" w:color="auto" w:fill="auto"/>
            <w:vAlign w:val="center"/>
            <w:hideMark/>
          </w:tcPr>
          <w:p w:rsidR="000D6EB2" w:rsidRPr="00267CE2" w:rsidDel="00C47BE9" w:rsidRDefault="000D6EB2" w:rsidP="00923C76">
            <w:pPr>
              <w:jc w:val="righ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 </w:t>
            </w:r>
            <w:permStart w:id="1938366752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38366752"/>
          </w:p>
        </w:tc>
      </w:tr>
    </w:tbl>
    <w:p w:rsidR="000D6EB2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DC3218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DC3218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B1604C" w:rsidRDefault="000D6EB2" w:rsidP="000D6EB2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0D6EB2" w:rsidRPr="00B1604C" w:rsidRDefault="000D6EB2" w:rsidP="000D6EB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0D6EB2" w:rsidRPr="00B1604C" w:rsidRDefault="000D6EB2" w:rsidP="000D6EB2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p w:rsidR="009079D1" w:rsidRPr="000D6EB2" w:rsidRDefault="009079D1" w:rsidP="000D6EB2"/>
    <w:sectPr w:rsidR="009079D1" w:rsidRPr="000D6EB2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4BE" w:rsidRDefault="006864BE" w:rsidP="00184F9B">
      <w:r>
        <w:separator/>
      </w:r>
    </w:p>
  </w:endnote>
  <w:endnote w:type="continuationSeparator" w:id="0">
    <w:p w:rsidR="006864BE" w:rsidRDefault="006864BE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6EB2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6EB2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6EB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D6EB2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4BE" w:rsidRDefault="006864BE" w:rsidP="00184F9B">
      <w:r>
        <w:separator/>
      </w:r>
    </w:p>
  </w:footnote>
  <w:footnote w:type="continuationSeparator" w:id="0">
    <w:p w:rsidR="006864BE" w:rsidRDefault="006864BE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Sk9QXmNoB0FU2QuTrsdDkgJ/EAGjZHk/WBam/AErCrusw86XLP5wJpoa1csM2HmR4wozXoKvrw8VNiHZyGw9zw==" w:salt="XIt0rRqMRwiDREHZHJHYX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6EB2"/>
    <w:rsid w:val="000D708A"/>
    <w:rsid w:val="000D77F4"/>
    <w:rsid w:val="000E109E"/>
    <w:rsid w:val="000E55E0"/>
    <w:rsid w:val="000E6310"/>
    <w:rsid w:val="000E6610"/>
    <w:rsid w:val="000E74C0"/>
    <w:rsid w:val="000F2C1E"/>
    <w:rsid w:val="000F32FE"/>
    <w:rsid w:val="000F4DD0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C7945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80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5AFE"/>
    <w:rsid w:val="004F73F5"/>
    <w:rsid w:val="004F7CE4"/>
    <w:rsid w:val="00500BE7"/>
    <w:rsid w:val="00500CB9"/>
    <w:rsid w:val="00501AE8"/>
    <w:rsid w:val="00504FE9"/>
    <w:rsid w:val="00505D5B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4AD0"/>
    <w:rsid w:val="005D6ABF"/>
    <w:rsid w:val="005D6EA2"/>
    <w:rsid w:val="005E0345"/>
    <w:rsid w:val="005E0A9F"/>
    <w:rsid w:val="005E2B70"/>
    <w:rsid w:val="005E3A29"/>
    <w:rsid w:val="005E4D79"/>
    <w:rsid w:val="005F16CF"/>
    <w:rsid w:val="005F4912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64BE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05FD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390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3F1B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BAA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3BB02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uiPriority w:val="99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1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1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uiPriority w:val="99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iPriority w:val="99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uiPriority w:val="99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uiPriority w:val="99"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uiPriority w:val="99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uiPriority w:val="99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uiPriority w:val="99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uiPriority w:val="99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uiPriority w:val="99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uiPriority w:val="99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uiPriority w:val="99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uiPriority w:val="99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uiPriority w:val="99"/>
    <w:rsid w:val="009079D1"/>
    <w:pPr>
      <w:numPr>
        <w:ilvl w:val="1"/>
        <w:numId w:val="1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uiPriority w:val="99"/>
    <w:rsid w:val="009079D1"/>
    <w:pPr>
      <w:numPr>
        <w:numId w:val="2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9079D1"/>
    <w:pPr>
      <w:keepNext/>
      <w:numPr>
        <w:numId w:val="3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uiPriority w:val="99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uiPriority w:val="99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uiPriority w:val="99"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4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  <w:style w:type="character" w:customStyle="1" w:styleId="Spletnapovezava">
    <w:name w:val="Spletna povezava"/>
    <w:rsid w:val="003C7945"/>
    <w:rPr>
      <w:color w:val="0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3C7945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customStyle="1" w:styleId="GlavaZnak1">
    <w:name w:val="Glava Znak1"/>
    <w:aliases w:val="APEK-4 Znak1"/>
    <w:basedOn w:val="Privzetapisavaodstavka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5667E-FD80-4F15-B981-915F13C3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4</Pages>
  <Words>1535</Words>
  <Characters>8753</Characters>
  <Application>Microsoft Office Word</Application>
  <DocSecurity>8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</cp:revision>
  <cp:lastPrinted>2018-04-25T10:53:00Z</cp:lastPrinted>
  <dcterms:created xsi:type="dcterms:W3CDTF">2018-06-08T13:27:00Z</dcterms:created>
  <dcterms:modified xsi:type="dcterms:W3CDTF">2018-06-08T13:27:00Z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